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46313" w:rsidRDefault="008D329F" w:rsidP="008734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4631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46313">
              <w:t xml:space="preserve"> </w:t>
            </w:r>
            <w:r w:rsidR="00873457" w:rsidRPr="00873457">
              <w:t>ΟΓΚΟΜΕΤΡΙΚΟΣ ΚΥΛΙΝΔΡΟΣ 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73457" w:rsidP="003E45F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7345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ΓΥΑΛΙΝΟΣ ΟΓΚΟΜΕΤΡΙΚΟΣ ΚΥΛΙΝΔΡΟΣ ΑΠΟ BOROSILICATE GLASS 3.3, CLASS A, ΣΥΜΦΩΝΑ ΜΕ ISO4788, 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463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C46313" w:rsidRDefault="00873457" w:rsidP="00C4631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E45FD"/>
    <w:rsid w:val="007C3968"/>
    <w:rsid w:val="00873457"/>
    <w:rsid w:val="008D329F"/>
    <w:rsid w:val="009A6F68"/>
    <w:rsid w:val="00C4631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F157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A72C7135</Template>
  <TotalTime>1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2025-11-25T11:26:00Z</dcterms:created>
  <dcterms:modified xsi:type="dcterms:W3CDTF">2025-11-25T11:26:00Z</dcterms:modified>
</cp:coreProperties>
</file>